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755A5833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="001C04B7">
        <w:rPr>
          <w:lang w:val="en-GB"/>
        </w:rPr>
        <w:t xml:space="preserve"> 09-G001-25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4B4DCCDF" w:rsidR="00C44890" w:rsidRDefault="001C04B7" w:rsidP="00C44890">
      <w:pPr>
        <w:rPr>
          <w:lang w:val="en-GB"/>
        </w:rPr>
      </w:pPr>
      <w:r>
        <w:rPr>
          <w:lang w:val="en-GB"/>
        </w:rPr>
        <w:t>OB under her role to organize functions during the</w:t>
      </w:r>
      <w:r w:rsidR="00EC6F1F">
        <w:rPr>
          <w:lang w:val="en-GB"/>
        </w:rPr>
        <w:t xml:space="preserve"> </w:t>
      </w:r>
      <w:r>
        <w:rPr>
          <w:lang w:val="en-GB"/>
        </w:rPr>
        <w:t xml:space="preserve">National Day </w:t>
      </w:r>
      <w:r w:rsidR="00EC6F1F">
        <w:rPr>
          <w:lang w:val="en-GB"/>
        </w:rPr>
        <w:t xml:space="preserve">Celebration </w:t>
      </w:r>
      <w:r>
        <w:rPr>
          <w:lang w:val="en-GB"/>
        </w:rPr>
        <w:t xml:space="preserve">is now undertaking the procurement of beverages </w:t>
      </w:r>
      <w:r w:rsidR="00EC6F1F">
        <w:rPr>
          <w:lang w:val="en-GB"/>
        </w:rPr>
        <w:t xml:space="preserve">in proper planning following Public Procurement Procedures. The provided listing (number of beverages) was </w:t>
      </w:r>
      <w:r w:rsidR="00624007">
        <w:rPr>
          <w:lang w:val="en-GB"/>
        </w:rPr>
        <w:t>constructed from</w:t>
      </w:r>
      <w:r w:rsidR="00FD09AB">
        <w:rPr>
          <w:lang w:val="en-GB"/>
        </w:rPr>
        <w:t xml:space="preserve"> last year’s </w:t>
      </w:r>
      <w:r w:rsidR="00624007">
        <w:rPr>
          <w:lang w:val="en-GB"/>
        </w:rPr>
        <w:t xml:space="preserve">insight on the number of guests invited to the celebration whom the number of beverages </w:t>
      </w:r>
      <w:r w:rsidR="00660C6D">
        <w:rPr>
          <w:lang w:val="en-GB"/>
        </w:rPr>
        <w:t>is</w:t>
      </w:r>
      <w:r w:rsidR="00624007">
        <w:rPr>
          <w:lang w:val="en-GB"/>
        </w:rPr>
        <w:t xml:space="preserve"> estimated from.  </w:t>
      </w:r>
    </w:p>
    <w:p w14:paraId="55C5BACA" w14:textId="79BCA8C8" w:rsidR="001C04B7" w:rsidRPr="00492684" w:rsidRDefault="001C04B7" w:rsidP="00C44890">
      <w:pPr>
        <w:rPr>
          <w:lang w:val="en-GB"/>
        </w:rPr>
      </w:pPr>
      <w:r>
        <w:rPr>
          <w:lang w:val="en-GB"/>
        </w:rPr>
        <w:t xml:space="preserve">Since this procurement </w:t>
      </w:r>
      <w:r w:rsidR="00624007">
        <w:rPr>
          <w:lang w:val="en-GB"/>
        </w:rPr>
        <w:t xml:space="preserve">is now executed in </w:t>
      </w:r>
      <w:r>
        <w:rPr>
          <w:lang w:val="en-GB"/>
        </w:rPr>
        <w:t xml:space="preserve">proper planning, OB </w:t>
      </w:r>
      <w:r w:rsidR="00624007">
        <w:rPr>
          <w:lang w:val="en-GB"/>
        </w:rPr>
        <w:t>will ensure</w:t>
      </w:r>
      <w:r>
        <w:rPr>
          <w:lang w:val="en-GB"/>
        </w:rPr>
        <w:t xml:space="preserve"> that her procurement will be targeting the </w:t>
      </w:r>
      <w:r w:rsidR="00660C6D">
        <w:rPr>
          <w:lang w:val="en-GB"/>
        </w:rPr>
        <w:t>events,</w:t>
      </w:r>
      <w:r w:rsidR="00624007">
        <w:rPr>
          <w:lang w:val="en-GB"/>
        </w:rPr>
        <w:t xml:space="preserve"> and </w:t>
      </w:r>
      <w:r w:rsidR="00660C6D">
        <w:rPr>
          <w:lang w:val="en-GB"/>
        </w:rPr>
        <w:t xml:space="preserve">the winning supplier(s) will have ample time to provide specified beverages and deliver beforehand to OB. </w:t>
      </w:r>
    </w:p>
    <w:p w14:paraId="63B9B8A8" w14:textId="7715AF0C" w:rsidR="002A4740" w:rsidRDefault="002A4740" w:rsidP="001C04B7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  <w:bookmarkStart w:id="6" w:name="_Toc308102003"/>
    </w:p>
    <w:p w14:paraId="15E9693B" w14:textId="56A133D3" w:rsidR="001C04B7" w:rsidRDefault="001C04B7" w:rsidP="001C04B7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 xml:space="preserve">All supporting documentation must be in English </w:t>
      </w:r>
    </w:p>
    <w:p w14:paraId="014E0258" w14:textId="072911C0" w:rsidR="001C04B7" w:rsidRDefault="001C04B7" w:rsidP="001C04B7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 xml:space="preserve">Should provide a clear quote and follow every instruction stated in this template starting from submission to delivering of goods, </w:t>
      </w:r>
    </w:p>
    <w:p w14:paraId="4D9A9D02" w14:textId="6F44FE47" w:rsidR="001C04B7" w:rsidRPr="001C04B7" w:rsidRDefault="001C04B7" w:rsidP="001C04B7">
      <w:pPr>
        <w:rPr>
          <w:lang w:val="en-GB"/>
        </w:rPr>
      </w:pPr>
      <w:r>
        <w:rPr>
          <w:lang w:val="en-GB"/>
        </w:rPr>
        <w:t xml:space="preserve">Please note that the list of requirements can be found in the </w:t>
      </w:r>
      <w:r>
        <w:rPr>
          <w:i/>
          <w:iCs/>
          <w:lang w:val="en-GB"/>
        </w:rPr>
        <w:t>Instruction on How to submit a Quotation</w:t>
      </w:r>
      <w:r>
        <w:rPr>
          <w:lang w:val="en-GB"/>
        </w:rPr>
        <w:t xml:space="preserve"> template 2, page 5. 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321152F" w14:textId="472656CA" w:rsidR="00C44890" w:rsidRPr="00492684" w:rsidRDefault="001C04B7" w:rsidP="00C44890">
      <w:pPr>
        <w:rPr>
          <w:lang w:val="en-GB"/>
        </w:rPr>
      </w:pPr>
      <w:r>
        <w:rPr>
          <w:lang w:val="en-GB"/>
        </w:rPr>
        <w:t>nil</w:t>
      </w:r>
    </w:p>
    <w:p w14:paraId="1FAB4B7A" w14:textId="07DA9F8A" w:rsidR="00C44890" w:rsidRDefault="00C44890" w:rsidP="001C04B7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6927267B" w14:textId="002C75D7" w:rsidR="001C04B7" w:rsidRDefault="001C04B7" w:rsidP="001C04B7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 xml:space="preserve">The goods must be delivered in line with the agreed delivery timeframe reflected in the signed contract. </w:t>
      </w:r>
    </w:p>
    <w:p w14:paraId="44B15DBF" w14:textId="503985AD" w:rsidR="0097572D" w:rsidRDefault="0097572D" w:rsidP="0097572D">
      <w:pPr>
        <w:rPr>
          <w:lang w:val="en-GB"/>
        </w:rPr>
      </w:pPr>
    </w:p>
    <w:p w14:paraId="3D780900" w14:textId="77777777" w:rsidR="0097572D" w:rsidRPr="0097572D" w:rsidRDefault="0097572D" w:rsidP="0097572D">
      <w:pPr>
        <w:rPr>
          <w:lang w:val="en-GB"/>
        </w:rPr>
      </w:pP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W w:w="7060" w:type="dxa"/>
        <w:tblLook w:val="04A0" w:firstRow="1" w:lastRow="0" w:firstColumn="1" w:lastColumn="0" w:noHBand="0" w:noVBand="1"/>
      </w:tblPr>
      <w:tblGrid>
        <w:gridCol w:w="3110"/>
        <w:gridCol w:w="1710"/>
        <w:gridCol w:w="1280"/>
        <w:gridCol w:w="960"/>
      </w:tblGrid>
      <w:tr w:rsidR="0097572D" w:rsidRPr="005A360B" w14:paraId="257536CD" w14:textId="77777777" w:rsidTr="007F4E4C">
        <w:trPr>
          <w:trHeight w:val="57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8954D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AU" w:eastAsia="en-AU"/>
              </w:rPr>
              <w:t>OB's procurement of beverages for the National Day 2025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48723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10D3A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 </w:t>
            </w:r>
          </w:p>
        </w:tc>
      </w:tr>
      <w:tr w:rsidR="0097572D" w:rsidRPr="005A360B" w14:paraId="7C413315" w14:textId="77777777" w:rsidTr="007F4E4C">
        <w:trPr>
          <w:trHeight w:val="300"/>
        </w:trPr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409F3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E80F3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AU" w:eastAsia="en-AU"/>
              </w:rPr>
              <w:t>specifications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C3AA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AU" w:eastAsia="en-AU"/>
              </w:rPr>
              <w:t>Qty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04559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AU" w:eastAsia="en-AU"/>
              </w:rPr>
              <w:t>Unit</w:t>
            </w:r>
          </w:p>
        </w:tc>
      </w:tr>
      <w:tr w:rsidR="0097572D" w:rsidRPr="005A360B" w14:paraId="134F82A1" w14:textId="77777777" w:rsidTr="007F4E4C">
        <w:trPr>
          <w:trHeight w:val="300"/>
        </w:trPr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19EF8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 xml:space="preserve">Beer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C7121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Heineken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CBB29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4C1E7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ctn</w:t>
            </w:r>
            <w:proofErr w:type="spellEnd"/>
          </w:p>
        </w:tc>
      </w:tr>
      <w:tr w:rsidR="0097572D" w:rsidRPr="005A360B" w14:paraId="0ABE4F4B" w14:textId="77777777" w:rsidTr="007F4E4C">
        <w:trPr>
          <w:trHeight w:val="300"/>
        </w:trPr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30771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Water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179A7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24*500ml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4E264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E17A7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ctn</w:t>
            </w:r>
            <w:proofErr w:type="spellEnd"/>
          </w:p>
        </w:tc>
      </w:tr>
      <w:tr w:rsidR="0097572D" w:rsidRPr="005A360B" w14:paraId="20FD83A9" w14:textId="77777777" w:rsidTr="007F4E4C">
        <w:trPr>
          <w:trHeight w:val="300"/>
        </w:trPr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499C2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Red wine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7314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12*750ml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AAAAC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24B3F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ctn</w:t>
            </w:r>
            <w:proofErr w:type="spellEnd"/>
          </w:p>
        </w:tc>
      </w:tr>
      <w:tr w:rsidR="0097572D" w:rsidRPr="005A360B" w14:paraId="074CC2A7" w14:textId="77777777" w:rsidTr="007F4E4C">
        <w:trPr>
          <w:trHeight w:val="300"/>
        </w:trPr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A0B8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White wine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280C4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12*750ml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2DBCF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770BB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ctn</w:t>
            </w:r>
            <w:proofErr w:type="spellEnd"/>
          </w:p>
        </w:tc>
      </w:tr>
      <w:tr w:rsidR="0097572D" w:rsidRPr="005A360B" w14:paraId="6BE39B85" w14:textId="77777777" w:rsidTr="007F4E4C">
        <w:trPr>
          <w:trHeight w:val="300"/>
        </w:trPr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38F1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lastRenderedPageBreak/>
              <w:t>Kava (</w:t>
            </w: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Nimtai</w:t>
            </w:r>
            <w:proofErr w:type="spellEnd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938D6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12*0.5kg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647EE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2354C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ctn</w:t>
            </w:r>
            <w:proofErr w:type="spellEnd"/>
          </w:p>
        </w:tc>
      </w:tr>
      <w:tr w:rsidR="0097572D" w:rsidRPr="005A360B" w14:paraId="36948193" w14:textId="77777777" w:rsidTr="007F4E4C">
        <w:trPr>
          <w:trHeight w:val="300"/>
        </w:trPr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2146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Soft drinks - Sprite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39E5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24*500ml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0DA43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20E89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ctn</w:t>
            </w:r>
            <w:proofErr w:type="spellEnd"/>
          </w:p>
        </w:tc>
      </w:tr>
      <w:tr w:rsidR="0097572D" w:rsidRPr="005A360B" w14:paraId="4E5AD6C4" w14:textId="77777777" w:rsidTr="007F4E4C">
        <w:trPr>
          <w:trHeight w:val="300"/>
        </w:trPr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BBC24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Soft drinks - Fanta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DA5D1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24*500ml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F1CC5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5CE0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ctn</w:t>
            </w:r>
            <w:proofErr w:type="spellEnd"/>
          </w:p>
        </w:tc>
      </w:tr>
      <w:tr w:rsidR="0097572D" w:rsidRPr="005A360B" w14:paraId="1FA19CD0" w14:textId="77777777" w:rsidTr="007F4E4C">
        <w:trPr>
          <w:trHeight w:val="300"/>
        </w:trPr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F6E5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Soft drinks - coke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572EC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24*500ml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6CFBB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C067D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ctn</w:t>
            </w:r>
            <w:proofErr w:type="spellEnd"/>
          </w:p>
        </w:tc>
      </w:tr>
      <w:tr w:rsidR="0097572D" w:rsidRPr="005A360B" w14:paraId="5214A440" w14:textId="77777777" w:rsidTr="007F4E4C">
        <w:trPr>
          <w:trHeight w:val="300"/>
        </w:trPr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A245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 xml:space="preserve">Soft drinks - Flavour cheers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2E838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24*500ml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353D5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3E1A7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ctn</w:t>
            </w:r>
            <w:proofErr w:type="spellEnd"/>
          </w:p>
        </w:tc>
      </w:tr>
      <w:tr w:rsidR="0097572D" w:rsidRPr="005A360B" w14:paraId="70B32DD3" w14:textId="77777777" w:rsidTr="007F4E4C">
        <w:trPr>
          <w:trHeight w:val="300"/>
        </w:trPr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0A41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Vinut</w:t>
            </w:r>
            <w:proofErr w:type="spellEnd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 xml:space="preserve"> aloe vera - juice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C6C1A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24*500ml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1177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CAE9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ctn</w:t>
            </w:r>
            <w:proofErr w:type="spellEnd"/>
          </w:p>
        </w:tc>
      </w:tr>
      <w:tr w:rsidR="0097572D" w:rsidRPr="005A360B" w14:paraId="1EED0260" w14:textId="77777777" w:rsidTr="007F4E4C">
        <w:trPr>
          <w:trHeight w:val="300"/>
        </w:trPr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1E80C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Vinut</w:t>
            </w:r>
            <w:proofErr w:type="spellEnd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 xml:space="preserve"> mixed fruit 24*330ml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FD984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24*330ml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8FE5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5103E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ctn</w:t>
            </w:r>
            <w:proofErr w:type="spellEnd"/>
          </w:p>
        </w:tc>
      </w:tr>
      <w:tr w:rsidR="0097572D" w:rsidRPr="005A360B" w14:paraId="26590959" w14:textId="77777777" w:rsidTr="007F4E4C">
        <w:trPr>
          <w:trHeight w:val="300"/>
        </w:trPr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0ED6D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Vinut</w:t>
            </w:r>
            <w:proofErr w:type="spellEnd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 xml:space="preserve"> strawberry juice drink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12C30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24*330ml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9131E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F2C09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ctn</w:t>
            </w:r>
            <w:proofErr w:type="spellEnd"/>
          </w:p>
        </w:tc>
      </w:tr>
      <w:tr w:rsidR="0097572D" w:rsidRPr="005A360B" w14:paraId="74396914" w14:textId="77777777" w:rsidTr="007F4E4C">
        <w:trPr>
          <w:trHeight w:val="300"/>
        </w:trPr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85806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Vinut</w:t>
            </w:r>
            <w:proofErr w:type="spellEnd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 xml:space="preserve"> pineapple juice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BCF6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24*330ml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20F3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00695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ctn</w:t>
            </w:r>
            <w:proofErr w:type="spellEnd"/>
          </w:p>
        </w:tc>
      </w:tr>
      <w:tr w:rsidR="0097572D" w:rsidRPr="005A360B" w14:paraId="11C4466E" w14:textId="77777777" w:rsidTr="007F4E4C">
        <w:trPr>
          <w:trHeight w:val="300"/>
        </w:trPr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11422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Vinut</w:t>
            </w:r>
            <w:proofErr w:type="spellEnd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 xml:space="preserve"> apple juice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E3D89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24*330ml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B7ACD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2CFA2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ctn</w:t>
            </w:r>
            <w:proofErr w:type="spellEnd"/>
          </w:p>
        </w:tc>
      </w:tr>
      <w:tr w:rsidR="0097572D" w:rsidRPr="005A360B" w14:paraId="422D296E" w14:textId="77777777" w:rsidTr="007F4E4C">
        <w:trPr>
          <w:trHeight w:val="300"/>
        </w:trPr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EB5DD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Vinut</w:t>
            </w:r>
            <w:proofErr w:type="spellEnd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 xml:space="preserve"> orange juice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B933" w14:textId="77777777" w:rsidR="0097572D" w:rsidRPr="005A360B" w:rsidRDefault="0097572D" w:rsidP="007F4E4C">
            <w:pPr>
              <w:spacing w:before="0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24*330ml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4B22C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3F0E3" w14:textId="77777777" w:rsidR="0097572D" w:rsidRPr="005A360B" w:rsidRDefault="0097572D" w:rsidP="007F4E4C">
            <w:pPr>
              <w:spacing w:before="0"/>
              <w:jc w:val="center"/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</w:pPr>
            <w:proofErr w:type="spellStart"/>
            <w:r w:rsidRPr="005A360B">
              <w:rPr>
                <w:rFonts w:ascii="Aptos Narrow" w:eastAsia="Times New Roman" w:hAnsi="Aptos Narrow"/>
                <w:color w:val="000000"/>
                <w:sz w:val="22"/>
                <w:szCs w:val="22"/>
                <w:lang w:val="en-AU" w:eastAsia="en-AU"/>
              </w:rPr>
              <w:t>ctn</w:t>
            </w:r>
            <w:proofErr w:type="spellEnd"/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ED81E" w14:textId="77777777" w:rsidR="000A50F5" w:rsidRDefault="000A50F5">
      <w:r>
        <w:separator/>
      </w:r>
    </w:p>
  </w:endnote>
  <w:endnote w:type="continuationSeparator" w:id="0">
    <w:p w14:paraId="029A244D" w14:textId="77777777" w:rsidR="000A50F5" w:rsidRDefault="000A50F5">
      <w:r>
        <w:continuationSeparator/>
      </w:r>
    </w:p>
  </w:endnote>
  <w:endnote w:type="continuationNotice" w:id="1">
    <w:p w14:paraId="3DABD070" w14:textId="77777777" w:rsidR="000A50F5" w:rsidRDefault="000A50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21B4EECB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E77AA">
      <w:rPr>
        <w:noProof/>
      </w:rPr>
      <w:t>2025-03-19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28870" w14:textId="77777777" w:rsidR="000A50F5" w:rsidRDefault="000A50F5">
      <w:r>
        <w:separator/>
      </w:r>
    </w:p>
  </w:footnote>
  <w:footnote w:type="continuationSeparator" w:id="0">
    <w:p w14:paraId="09391B86" w14:textId="77777777" w:rsidR="000A50F5" w:rsidRDefault="000A50F5">
      <w:r>
        <w:continuationSeparator/>
      </w:r>
    </w:p>
  </w:footnote>
  <w:footnote w:type="continuationNotice" w:id="1">
    <w:p w14:paraId="5D45E429" w14:textId="77777777" w:rsidR="000A50F5" w:rsidRDefault="000A50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16A1" w14:textId="5A666EFB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3C845E5D"/>
    <w:multiLevelType w:val="hybridMultilevel"/>
    <w:tmpl w:val="02BAE63E"/>
    <w:lvl w:ilvl="0" w:tplc="A55A1F16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509062">
    <w:abstractNumId w:val="1"/>
  </w:num>
  <w:num w:numId="2" w16cid:durableId="626085016">
    <w:abstractNumId w:val="14"/>
  </w:num>
  <w:num w:numId="3" w16cid:durableId="172914133">
    <w:abstractNumId w:val="15"/>
  </w:num>
  <w:num w:numId="4" w16cid:durableId="481779616">
    <w:abstractNumId w:val="6"/>
  </w:num>
  <w:num w:numId="5" w16cid:durableId="689766439">
    <w:abstractNumId w:val="5"/>
  </w:num>
  <w:num w:numId="6" w16cid:durableId="1904874696">
    <w:abstractNumId w:val="10"/>
  </w:num>
  <w:num w:numId="7" w16cid:durableId="76295607">
    <w:abstractNumId w:val="7"/>
  </w:num>
  <w:num w:numId="8" w16cid:durableId="29843026">
    <w:abstractNumId w:val="12"/>
  </w:num>
  <w:num w:numId="9" w16cid:durableId="1288855789">
    <w:abstractNumId w:val="0"/>
  </w:num>
  <w:num w:numId="10" w16cid:durableId="335377643">
    <w:abstractNumId w:val="11"/>
  </w:num>
  <w:num w:numId="11" w16cid:durableId="1242834836">
    <w:abstractNumId w:val="3"/>
  </w:num>
  <w:num w:numId="12" w16cid:durableId="1607346612">
    <w:abstractNumId w:val="9"/>
  </w:num>
  <w:num w:numId="13" w16cid:durableId="1585450875">
    <w:abstractNumId w:val="13"/>
  </w:num>
  <w:num w:numId="14" w16cid:durableId="335111046">
    <w:abstractNumId w:val="4"/>
  </w:num>
  <w:num w:numId="15" w16cid:durableId="1846748994">
    <w:abstractNumId w:val="8"/>
  </w:num>
  <w:num w:numId="16" w16cid:durableId="46840200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0F5"/>
    <w:rsid w:val="000A5296"/>
    <w:rsid w:val="000A77D4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2C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04B7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007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0C6D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AB5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857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7AA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572D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659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56B1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6F1F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9A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1A372A-689B-41EE-A431-A75822256F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70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1931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Sally Rimon</cp:lastModifiedBy>
  <cp:revision>6</cp:revision>
  <cp:lastPrinted>2013-10-18T08:32:00Z</cp:lastPrinted>
  <dcterms:created xsi:type="dcterms:W3CDTF">2020-07-06T12:33:00Z</dcterms:created>
  <dcterms:modified xsi:type="dcterms:W3CDTF">2025-03-18T23:59:00Z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